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1A" w:rsidRDefault="004B1B1A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B1B1A" w:rsidRDefault="004B1B1A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4B1B1A" w:rsidRDefault="004B1B1A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4B1B1A" w:rsidRDefault="004B1B1A" w:rsidP="00CB1EA0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4B1B1A">
        <w:tc>
          <w:tcPr>
            <w:tcW w:w="1384" w:type="dxa"/>
            <w:vMerge w:val="restart"/>
            <w:vAlign w:val="center"/>
          </w:tcPr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4B1B1A" w:rsidRDefault="004B1B1A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B1B1A">
        <w:tc>
          <w:tcPr>
            <w:tcW w:w="1384" w:type="dxa"/>
            <w:vMerge/>
            <w:vAlign w:val="center"/>
          </w:tcPr>
          <w:p w:rsidR="004B1B1A" w:rsidRDefault="004B1B1A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4B1B1A" w:rsidRDefault="004B1B1A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4B1B1A" w:rsidRPr="00E64364" w:rsidRDefault="004B1B1A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B1B1A" w:rsidRPr="00E64364" w:rsidRDefault="004B1B1A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4B1B1A" w:rsidRPr="00E64364" w:rsidRDefault="004B1B1A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4B1B1A" w:rsidRPr="00E64364" w:rsidRDefault="004B1B1A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4B1B1A" w:rsidRPr="00E64364" w:rsidRDefault="004B1B1A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B1B1A" w:rsidRPr="00E64364" w:rsidRDefault="004B1B1A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4B1B1A" w:rsidRPr="00E64364" w:rsidRDefault="004B1B1A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4B1B1A" w:rsidRDefault="004B1B1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B1B1A" w:rsidRDefault="004B1B1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B1B1A" w:rsidRDefault="004B1B1A">
            <w:pPr>
              <w:rPr>
                <w:lang w:eastAsia="en-US"/>
              </w:rPr>
            </w:pPr>
          </w:p>
        </w:tc>
      </w:tr>
      <w:tr w:rsidR="004B1B1A" w:rsidRPr="00C872CD">
        <w:trPr>
          <w:trHeight w:val="2447"/>
        </w:trPr>
        <w:tc>
          <w:tcPr>
            <w:tcW w:w="1384" w:type="dxa"/>
          </w:tcPr>
          <w:p w:rsidR="004B1B1A" w:rsidRPr="00C872CD" w:rsidRDefault="004B1B1A">
            <w:pPr>
              <w:rPr>
                <w:color w:val="333333"/>
                <w:lang w:eastAsia="en-US"/>
              </w:rPr>
            </w:pPr>
            <w:r w:rsidRPr="00C872CD">
              <w:rPr>
                <w:color w:val="333333"/>
                <w:lang w:eastAsia="en-US"/>
              </w:rPr>
              <w:t>Клепинина Н.А.</w:t>
            </w:r>
          </w:p>
        </w:tc>
        <w:tc>
          <w:tcPr>
            <w:tcW w:w="1602" w:type="dxa"/>
          </w:tcPr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  <w:r w:rsidRPr="00C872CD">
              <w:rPr>
                <w:color w:val="333333"/>
                <w:lang w:eastAsia="en-US"/>
              </w:rPr>
              <w:t>Заведующий МКДОУ «Новобату-ринский детский сад «Петушок»</w:t>
            </w:r>
          </w:p>
        </w:tc>
        <w:tc>
          <w:tcPr>
            <w:tcW w:w="1079" w:type="dxa"/>
          </w:tcPr>
          <w:p w:rsidR="004B1B1A" w:rsidRPr="00C872CD" w:rsidRDefault="004B1B1A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Квар-тира</w:t>
            </w: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B1B1A" w:rsidRPr="00C872CD" w:rsidRDefault="004B1B1A">
            <w:pPr>
              <w:rPr>
                <w:color w:val="333333"/>
                <w:lang w:eastAsia="en-US"/>
              </w:rPr>
            </w:pPr>
            <w:r w:rsidRPr="00C872CD">
              <w:rPr>
                <w:color w:val="333333"/>
                <w:lang w:eastAsia="en-US"/>
              </w:rPr>
              <w:t xml:space="preserve">Общая долевая1/3 </w:t>
            </w:r>
          </w:p>
          <w:p w:rsidR="004B1B1A" w:rsidRPr="00C872CD" w:rsidRDefault="004B1B1A">
            <w:pPr>
              <w:rPr>
                <w:color w:val="333333"/>
                <w:lang w:eastAsia="en-US"/>
              </w:rPr>
            </w:pPr>
          </w:p>
          <w:p w:rsidR="004B1B1A" w:rsidRPr="00C872CD" w:rsidRDefault="004B1B1A" w:rsidP="005018E2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B1B1A" w:rsidRPr="00C872CD" w:rsidRDefault="004B1B1A">
            <w:pPr>
              <w:rPr>
                <w:color w:val="333333"/>
                <w:lang w:eastAsia="en-US"/>
              </w:rPr>
            </w:pPr>
            <w:r w:rsidRPr="00C872CD">
              <w:rPr>
                <w:color w:val="333333"/>
                <w:lang w:eastAsia="en-US"/>
              </w:rPr>
              <w:t>56,3</w:t>
            </w:r>
          </w:p>
          <w:p w:rsidR="004B1B1A" w:rsidRPr="00C872CD" w:rsidRDefault="004B1B1A">
            <w:pPr>
              <w:rPr>
                <w:color w:val="333333"/>
                <w:lang w:eastAsia="en-US"/>
              </w:rPr>
            </w:pPr>
          </w:p>
          <w:p w:rsidR="004B1B1A" w:rsidRPr="00C872CD" w:rsidRDefault="004B1B1A">
            <w:pPr>
              <w:rPr>
                <w:color w:val="333333"/>
                <w:lang w:eastAsia="en-US"/>
              </w:rPr>
            </w:pPr>
          </w:p>
          <w:p w:rsidR="004B1B1A" w:rsidRPr="00C872CD" w:rsidRDefault="004B1B1A">
            <w:pPr>
              <w:rPr>
                <w:color w:val="333333"/>
                <w:lang w:eastAsia="en-US"/>
              </w:rPr>
            </w:pPr>
          </w:p>
          <w:p w:rsidR="004B1B1A" w:rsidRPr="00C872CD" w:rsidRDefault="004B1B1A">
            <w:pPr>
              <w:rPr>
                <w:color w:val="333333"/>
                <w:lang w:eastAsia="en-US"/>
              </w:rPr>
            </w:pPr>
          </w:p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</w:p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</w:p>
          <w:p w:rsidR="004B1B1A" w:rsidRPr="00C872CD" w:rsidRDefault="004B1B1A" w:rsidP="00B20BCE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  <w:r w:rsidRPr="00C872CD">
              <w:rPr>
                <w:color w:val="333333"/>
                <w:lang w:eastAsia="en-US"/>
              </w:rPr>
              <w:t>Россия</w:t>
            </w:r>
          </w:p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</w:p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</w:p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</w:p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</w:p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</w:p>
          <w:p w:rsidR="004B1B1A" w:rsidRPr="00C872CD" w:rsidRDefault="004B1B1A" w:rsidP="00B20BCE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4B1B1A" w:rsidRPr="00C872CD" w:rsidRDefault="004B1B1A" w:rsidP="005018E2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Земель</w:t>
            </w:r>
          </w:p>
          <w:p w:rsidR="004B1B1A" w:rsidRPr="00C872CD" w:rsidRDefault="004B1B1A" w:rsidP="005018E2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ный участок</w:t>
            </w:r>
          </w:p>
          <w:p w:rsidR="004B1B1A" w:rsidRPr="00C872CD" w:rsidRDefault="004B1B1A" w:rsidP="005018E2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садовый</w:t>
            </w:r>
          </w:p>
        </w:tc>
        <w:tc>
          <w:tcPr>
            <w:tcW w:w="1080" w:type="dxa"/>
          </w:tcPr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  <w:r w:rsidRPr="00C872CD">
              <w:rPr>
                <w:color w:val="333333"/>
                <w:lang w:eastAsia="en-US"/>
              </w:rPr>
              <w:t>3600</w:t>
            </w:r>
          </w:p>
        </w:tc>
        <w:tc>
          <w:tcPr>
            <w:tcW w:w="1080" w:type="dxa"/>
          </w:tcPr>
          <w:p w:rsidR="004B1B1A" w:rsidRPr="00C872CD" w:rsidRDefault="004B1B1A" w:rsidP="005018E2">
            <w:pPr>
              <w:jc w:val="center"/>
              <w:rPr>
                <w:color w:val="333333"/>
                <w:lang w:eastAsia="en-US"/>
              </w:rPr>
            </w:pPr>
            <w:r w:rsidRPr="00C872CD">
              <w:rPr>
                <w:color w:val="333333"/>
                <w:lang w:eastAsia="en-US"/>
              </w:rPr>
              <w:t>Россия</w:t>
            </w:r>
          </w:p>
          <w:p w:rsidR="004B1B1A" w:rsidRPr="00C872CD" w:rsidRDefault="004B1B1A" w:rsidP="00E6436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4B1B1A" w:rsidRPr="00C872CD" w:rsidRDefault="004B1B1A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4B1B1A" w:rsidRPr="00C872CD" w:rsidRDefault="004B1B1A">
            <w:pPr>
              <w:rPr>
                <w:color w:val="333333"/>
                <w:lang w:eastAsia="en-US"/>
              </w:rPr>
            </w:pPr>
            <w:r w:rsidRPr="00C872CD">
              <w:rPr>
                <w:color w:val="333333"/>
                <w:lang w:eastAsia="en-US"/>
              </w:rPr>
              <w:t>356926,61</w:t>
            </w:r>
          </w:p>
        </w:tc>
        <w:tc>
          <w:tcPr>
            <w:tcW w:w="1740" w:type="dxa"/>
          </w:tcPr>
          <w:p w:rsidR="004B1B1A" w:rsidRPr="00C872CD" w:rsidRDefault="004B1B1A">
            <w:pPr>
              <w:rPr>
                <w:color w:val="333333"/>
                <w:lang w:val="en-US" w:eastAsia="en-US"/>
              </w:rPr>
            </w:pPr>
          </w:p>
        </w:tc>
      </w:tr>
      <w:tr w:rsidR="004B1B1A" w:rsidRPr="00C872CD">
        <w:trPr>
          <w:trHeight w:val="839"/>
        </w:trPr>
        <w:tc>
          <w:tcPr>
            <w:tcW w:w="1384" w:type="dxa"/>
          </w:tcPr>
          <w:p w:rsidR="004B1B1A" w:rsidRPr="00C872CD" w:rsidRDefault="004B1B1A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4B1B1A" w:rsidRPr="00C872CD" w:rsidRDefault="004B1B1A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4B1B1A" w:rsidRPr="00C872CD" w:rsidRDefault="004B1B1A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Квар-тира</w:t>
            </w: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B1B1A" w:rsidRPr="00C872CD" w:rsidRDefault="004B1B1A">
            <w:pPr>
              <w:rPr>
                <w:color w:val="800000"/>
                <w:lang w:eastAsia="en-US"/>
              </w:rPr>
            </w:pPr>
            <w:r w:rsidRPr="00C872CD">
              <w:rPr>
                <w:color w:val="800000"/>
                <w:lang w:eastAsia="en-US"/>
              </w:rPr>
              <w:t xml:space="preserve">Общая долевая1/3 </w:t>
            </w:r>
          </w:p>
          <w:p w:rsidR="004B1B1A" w:rsidRPr="00C872CD" w:rsidRDefault="004B1B1A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B1B1A" w:rsidRPr="00C872CD" w:rsidRDefault="004B1B1A">
            <w:pPr>
              <w:rPr>
                <w:color w:val="800000"/>
                <w:lang w:eastAsia="en-US"/>
              </w:rPr>
            </w:pPr>
            <w:r w:rsidRPr="00C872CD">
              <w:rPr>
                <w:color w:val="800000"/>
                <w:lang w:eastAsia="en-US"/>
              </w:rPr>
              <w:t>56,3</w:t>
            </w:r>
          </w:p>
          <w:p w:rsidR="004B1B1A" w:rsidRPr="00C872CD" w:rsidRDefault="004B1B1A">
            <w:pPr>
              <w:rPr>
                <w:color w:val="800000"/>
                <w:lang w:eastAsia="en-US"/>
              </w:rPr>
            </w:pPr>
          </w:p>
          <w:p w:rsidR="004B1B1A" w:rsidRPr="00C872CD" w:rsidRDefault="004B1B1A">
            <w:pPr>
              <w:rPr>
                <w:color w:val="800000"/>
                <w:lang w:eastAsia="en-US"/>
              </w:rPr>
            </w:pPr>
          </w:p>
          <w:p w:rsidR="004B1B1A" w:rsidRPr="00C872CD" w:rsidRDefault="004B1B1A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B1B1A" w:rsidRPr="00C872CD" w:rsidRDefault="004B1B1A">
            <w:pPr>
              <w:rPr>
                <w:color w:val="800000"/>
                <w:lang w:eastAsia="en-US"/>
              </w:rPr>
            </w:pPr>
            <w:r w:rsidRPr="00C872CD">
              <w:rPr>
                <w:color w:val="800000"/>
                <w:lang w:eastAsia="en-US"/>
              </w:rPr>
              <w:t>Россия</w:t>
            </w:r>
          </w:p>
          <w:p w:rsidR="004B1B1A" w:rsidRPr="00C872CD" w:rsidRDefault="004B1B1A">
            <w:pPr>
              <w:rPr>
                <w:color w:val="800000"/>
                <w:lang w:eastAsia="en-US"/>
              </w:rPr>
            </w:pPr>
          </w:p>
          <w:p w:rsidR="004B1B1A" w:rsidRPr="00C872CD" w:rsidRDefault="004B1B1A">
            <w:pPr>
              <w:rPr>
                <w:color w:val="800000"/>
                <w:lang w:eastAsia="en-US"/>
              </w:rPr>
            </w:pPr>
          </w:p>
          <w:p w:rsidR="004B1B1A" w:rsidRPr="00C872CD" w:rsidRDefault="004B1B1A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B1B1A" w:rsidRPr="00C872CD" w:rsidRDefault="004B1B1A" w:rsidP="005018E2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1)Земе-льный участок</w:t>
            </w:r>
          </w:p>
          <w:p w:rsidR="004B1B1A" w:rsidRPr="00C872CD" w:rsidRDefault="004B1B1A" w:rsidP="005018E2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садовый</w:t>
            </w:r>
          </w:p>
          <w:p w:rsidR="004B1B1A" w:rsidRDefault="004B1B1A" w:rsidP="005018E2">
            <w:pPr>
              <w:rPr>
                <w:lang w:eastAsia="en-US"/>
              </w:rPr>
            </w:pPr>
          </w:p>
          <w:p w:rsidR="004B1B1A" w:rsidRPr="00C872CD" w:rsidRDefault="004B1B1A" w:rsidP="005018E2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2)Гараж</w:t>
            </w:r>
          </w:p>
        </w:tc>
        <w:tc>
          <w:tcPr>
            <w:tcW w:w="1080" w:type="dxa"/>
          </w:tcPr>
          <w:p w:rsidR="004B1B1A" w:rsidRPr="00C872CD" w:rsidRDefault="004B1B1A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3600</w:t>
            </w: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12,0</w:t>
            </w:r>
          </w:p>
        </w:tc>
        <w:tc>
          <w:tcPr>
            <w:tcW w:w="1080" w:type="dxa"/>
          </w:tcPr>
          <w:p w:rsidR="004B1B1A" w:rsidRPr="00C872CD" w:rsidRDefault="004B1B1A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Россия</w:t>
            </w: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</w:p>
          <w:p w:rsidR="004B1B1A" w:rsidRPr="00C872CD" w:rsidRDefault="004B1B1A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B1B1A" w:rsidRPr="00C872CD" w:rsidRDefault="004B1B1A" w:rsidP="005018E2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Автомобиль легковой</w:t>
            </w:r>
          </w:p>
          <w:p w:rsidR="004B1B1A" w:rsidRPr="00C872CD" w:rsidRDefault="004B1B1A" w:rsidP="005018E2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ВАЗ 06121</w:t>
            </w:r>
          </w:p>
        </w:tc>
        <w:tc>
          <w:tcPr>
            <w:tcW w:w="1740" w:type="dxa"/>
          </w:tcPr>
          <w:p w:rsidR="004B1B1A" w:rsidRPr="00C872CD" w:rsidRDefault="004B1B1A">
            <w:pPr>
              <w:rPr>
                <w:lang w:eastAsia="en-US"/>
              </w:rPr>
            </w:pPr>
            <w:r w:rsidRPr="00C872CD">
              <w:rPr>
                <w:lang w:eastAsia="en-US"/>
              </w:rPr>
              <w:t>101516,07</w:t>
            </w:r>
          </w:p>
        </w:tc>
        <w:tc>
          <w:tcPr>
            <w:tcW w:w="1740" w:type="dxa"/>
          </w:tcPr>
          <w:p w:rsidR="004B1B1A" w:rsidRPr="00C872CD" w:rsidRDefault="004B1B1A">
            <w:pPr>
              <w:rPr>
                <w:color w:val="800000"/>
                <w:lang w:eastAsia="en-US"/>
              </w:rPr>
            </w:pPr>
          </w:p>
        </w:tc>
      </w:tr>
    </w:tbl>
    <w:p w:rsidR="004B1B1A" w:rsidRPr="00C872CD" w:rsidRDefault="004B1B1A" w:rsidP="00CB1EA0">
      <w:pPr>
        <w:rPr>
          <w:color w:val="800000"/>
        </w:rPr>
      </w:pPr>
    </w:p>
    <w:p w:rsidR="004B1B1A" w:rsidRPr="00C872CD" w:rsidRDefault="004B1B1A" w:rsidP="00CB1EA0"/>
    <w:p w:rsidR="004B1B1A" w:rsidRDefault="004B1B1A" w:rsidP="00CB1EA0"/>
    <w:p w:rsidR="004B1B1A" w:rsidRDefault="004B1B1A" w:rsidP="00CB1EA0"/>
    <w:p w:rsidR="004B1B1A" w:rsidRDefault="004B1B1A"/>
    <w:sectPr w:rsidR="004B1B1A" w:rsidSect="00CB1EA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EA0"/>
    <w:rsid w:val="0006632E"/>
    <w:rsid w:val="001140B9"/>
    <w:rsid w:val="00295B84"/>
    <w:rsid w:val="002C7F3E"/>
    <w:rsid w:val="002D234E"/>
    <w:rsid w:val="0031416D"/>
    <w:rsid w:val="00332689"/>
    <w:rsid w:val="0044577D"/>
    <w:rsid w:val="00482DA9"/>
    <w:rsid w:val="004B1B1A"/>
    <w:rsid w:val="004F7CE6"/>
    <w:rsid w:val="005018E2"/>
    <w:rsid w:val="0050287A"/>
    <w:rsid w:val="0052743A"/>
    <w:rsid w:val="006E32F2"/>
    <w:rsid w:val="007316F9"/>
    <w:rsid w:val="007F5A85"/>
    <w:rsid w:val="00853C05"/>
    <w:rsid w:val="009C47A0"/>
    <w:rsid w:val="009E0480"/>
    <w:rsid w:val="00A5303E"/>
    <w:rsid w:val="00B20BCE"/>
    <w:rsid w:val="00B32614"/>
    <w:rsid w:val="00C5770A"/>
    <w:rsid w:val="00C872CD"/>
    <w:rsid w:val="00CA60E9"/>
    <w:rsid w:val="00CB1EA0"/>
    <w:rsid w:val="00E64364"/>
    <w:rsid w:val="00E812B0"/>
    <w:rsid w:val="00EC2FBD"/>
    <w:rsid w:val="00EE373C"/>
    <w:rsid w:val="00EF7CAE"/>
    <w:rsid w:val="00F6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1EA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148</Words>
  <Characters>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2014-05-08T08:07:00Z</dcterms:created>
  <dcterms:modified xsi:type="dcterms:W3CDTF">2016-04-28T06:06:00Z</dcterms:modified>
</cp:coreProperties>
</file>